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39" w:rsidRDefault="006E3D39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</w:p>
    <w:p w:rsidR="006E3D39" w:rsidRDefault="006E3D39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</w:p>
    <w:p w:rsidR="006E3D39" w:rsidRPr="00F97B09" w:rsidRDefault="006E3D39" w:rsidP="001158AD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Российская Федерация</w:t>
      </w:r>
    </w:p>
    <w:p w:rsidR="006E3D39" w:rsidRPr="00F97B09" w:rsidRDefault="006E3D3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Брянская область</w:t>
      </w:r>
    </w:p>
    <w:p w:rsidR="006E3D39" w:rsidRPr="00F97B09" w:rsidRDefault="006E3D3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</w:t>
      </w:r>
      <w:r w:rsidRPr="00F97B09">
        <w:rPr>
          <w:b/>
          <w:sz w:val="28"/>
          <w:szCs w:val="28"/>
        </w:rPr>
        <w:t>ский район</w:t>
      </w:r>
    </w:p>
    <w:p w:rsidR="006E3D39" w:rsidRPr="00F97B09" w:rsidRDefault="006E3D3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Старогутнянская</w:t>
      </w:r>
      <w:r w:rsidRPr="00F97B09">
        <w:rPr>
          <w:b/>
          <w:sz w:val="28"/>
          <w:szCs w:val="28"/>
        </w:rPr>
        <w:t xml:space="preserve"> сельская администрация</w:t>
      </w:r>
    </w:p>
    <w:p w:rsidR="006E3D39" w:rsidRDefault="006E3D3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6E3D39" w:rsidRDefault="006E3D3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6E3D39" w:rsidRPr="00F97B09" w:rsidRDefault="006E3D3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6E3D39" w:rsidRPr="004D1860" w:rsidRDefault="006E3D39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sz w:val="22"/>
          <w:szCs w:val="24"/>
        </w:rPr>
      </w:pPr>
    </w:p>
    <w:p w:rsidR="006E3D39" w:rsidRPr="00FE614A" w:rsidRDefault="006E3D39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b w:val="0"/>
          <w:sz w:val="22"/>
          <w:szCs w:val="22"/>
        </w:rPr>
      </w:pPr>
      <w:r w:rsidRPr="00FE614A">
        <w:rPr>
          <w:b w:val="0"/>
          <w:sz w:val="22"/>
          <w:szCs w:val="22"/>
        </w:rPr>
        <w:t>В соответствии с положением ст.14.1 ФЗ «Об обороте земель сельскохозяйстве</w:t>
      </w:r>
      <w:r>
        <w:rPr>
          <w:b w:val="0"/>
          <w:sz w:val="22"/>
          <w:szCs w:val="22"/>
        </w:rPr>
        <w:t>нного назначения» участники общ</w:t>
      </w:r>
      <w:r w:rsidRPr="00FE614A">
        <w:rPr>
          <w:b w:val="0"/>
          <w:sz w:val="22"/>
          <w:szCs w:val="22"/>
        </w:rPr>
        <w:t>ей долевой</w:t>
      </w:r>
      <w:r w:rsidRPr="00FE614A">
        <w:rPr>
          <w:rStyle w:val="Bodytext9pt"/>
          <w:b/>
          <w:sz w:val="22"/>
          <w:szCs w:val="22"/>
        </w:rPr>
        <w:t xml:space="preserve"> </w:t>
      </w:r>
      <w:r w:rsidRPr="00F97B09">
        <w:rPr>
          <w:rStyle w:val="Bodytext9pt"/>
          <w:sz w:val="22"/>
          <w:szCs w:val="22"/>
        </w:rPr>
        <w:t>собственности</w:t>
      </w:r>
      <w:r w:rsidRPr="00FE614A">
        <w:rPr>
          <w:b w:val="0"/>
          <w:sz w:val="22"/>
          <w:szCs w:val="22"/>
        </w:rPr>
        <w:t xml:space="preserve"> на земельны</w:t>
      </w:r>
      <w:r>
        <w:rPr>
          <w:b w:val="0"/>
          <w:sz w:val="22"/>
          <w:szCs w:val="22"/>
        </w:rPr>
        <w:t>й</w:t>
      </w:r>
      <w:r w:rsidRPr="00FE614A">
        <w:rPr>
          <w:b w:val="0"/>
          <w:sz w:val="22"/>
          <w:szCs w:val="22"/>
        </w:rPr>
        <w:t xml:space="preserve"> участ</w:t>
      </w:r>
      <w:r>
        <w:rPr>
          <w:b w:val="0"/>
          <w:sz w:val="22"/>
          <w:szCs w:val="22"/>
        </w:rPr>
        <w:t>о</w:t>
      </w:r>
      <w:r w:rsidRPr="00FE614A">
        <w:rPr>
          <w:b w:val="0"/>
          <w:sz w:val="22"/>
          <w:szCs w:val="22"/>
        </w:rPr>
        <w:t>к из земель</w:t>
      </w:r>
      <w:r w:rsidRPr="00FE614A">
        <w:rPr>
          <w:rStyle w:val="Bodytext9pt"/>
          <w:b/>
          <w:sz w:val="22"/>
          <w:szCs w:val="22"/>
        </w:rPr>
        <w:t xml:space="preserve"> </w:t>
      </w:r>
      <w:r w:rsidRPr="00F97B09">
        <w:rPr>
          <w:rStyle w:val="Bodytext9pt"/>
          <w:sz w:val="22"/>
          <w:szCs w:val="22"/>
        </w:rPr>
        <w:t>сельскохозяйственного</w:t>
      </w:r>
      <w:r w:rsidRPr="00FE614A">
        <w:rPr>
          <w:b w:val="0"/>
          <w:sz w:val="22"/>
          <w:szCs w:val="22"/>
        </w:rPr>
        <w:t xml:space="preserve"> назначения с кадастр</w:t>
      </w:r>
      <w:r>
        <w:rPr>
          <w:b w:val="0"/>
          <w:sz w:val="22"/>
          <w:szCs w:val="22"/>
        </w:rPr>
        <w:t>овым номером</w:t>
      </w:r>
      <w:r w:rsidRPr="00FE614A">
        <w:rPr>
          <w:b w:val="0"/>
          <w:sz w:val="22"/>
          <w:szCs w:val="22"/>
        </w:rPr>
        <w:t xml:space="preserve">: </w:t>
      </w:r>
      <w:r w:rsidRPr="0001021E">
        <w:rPr>
          <w:b w:val="0"/>
          <w:sz w:val="22"/>
          <w:szCs w:val="22"/>
        </w:rPr>
        <w:t>32:</w:t>
      </w:r>
      <w:r>
        <w:rPr>
          <w:b w:val="0"/>
          <w:sz w:val="22"/>
          <w:szCs w:val="22"/>
        </w:rPr>
        <w:t>27</w:t>
      </w:r>
      <w:r w:rsidRPr="0001021E">
        <w:rPr>
          <w:b w:val="0"/>
          <w:sz w:val="22"/>
          <w:szCs w:val="22"/>
        </w:rPr>
        <w:t>:00</w:t>
      </w:r>
      <w:r>
        <w:rPr>
          <w:b w:val="0"/>
          <w:sz w:val="22"/>
          <w:szCs w:val="22"/>
        </w:rPr>
        <w:t>0</w:t>
      </w:r>
      <w:r w:rsidRPr="0001021E">
        <w:rPr>
          <w:b w:val="0"/>
          <w:sz w:val="22"/>
          <w:szCs w:val="22"/>
        </w:rPr>
        <w:t>0000:</w:t>
      </w:r>
      <w:r>
        <w:rPr>
          <w:b w:val="0"/>
          <w:sz w:val="22"/>
          <w:szCs w:val="22"/>
        </w:rPr>
        <w:t>100,</w:t>
      </w:r>
      <w:r w:rsidRPr="00FE614A">
        <w:rPr>
          <w:b w:val="0"/>
          <w:sz w:val="22"/>
          <w:szCs w:val="22"/>
        </w:rPr>
        <w:t xml:space="preserve"> расположенны</w:t>
      </w:r>
      <w:r>
        <w:rPr>
          <w:b w:val="0"/>
          <w:sz w:val="22"/>
          <w:szCs w:val="22"/>
        </w:rPr>
        <w:t>й</w:t>
      </w:r>
      <w:r w:rsidRPr="00FE614A">
        <w:rPr>
          <w:b w:val="0"/>
          <w:sz w:val="22"/>
          <w:szCs w:val="22"/>
        </w:rPr>
        <w:t xml:space="preserve"> по адресу: Брянская область, </w:t>
      </w:r>
      <w:r>
        <w:rPr>
          <w:b w:val="0"/>
          <w:sz w:val="22"/>
          <w:szCs w:val="22"/>
        </w:rPr>
        <w:t>Унеч</w:t>
      </w:r>
      <w:r w:rsidRPr="00FE614A">
        <w:rPr>
          <w:b w:val="0"/>
          <w:sz w:val="22"/>
          <w:szCs w:val="22"/>
        </w:rPr>
        <w:t xml:space="preserve">ский район, </w:t>
      </w:r>
      <w:r>
        <w:rPr>
          <w:b w:val="0"/>
          <w:sz w:val="22"/>
          <w:szCs w:val="22"/>
        </w:rPr>
        <w:t>АО</w:t>
      </w:r>
      <w:r w:rsidRPr="00FE614A">
        <w:rPr>
          <w:b w:val="0"/>
          <w:sz w:val="22"/>
          <w:szCs w:val="22"/>
        </w:rPr>
        <w:t xml:space="preserve"> </w:t>
      </w:r>
      <w:r w:rsidRPr="00FE614A">
        <w:rPr>
          <w:rStyle w:val="Bodytext9pt"/>
          <w:b/>
          <w:sz w:val="22"/>
          <w:szCs w:val="22"/>
        </w:rPr>
        <w:t>«</w:t>
      </w:r>
      <w:r>
        <w:rPr>
          <w:rStyle w:val="Bodytext9pt"/>
          <w:sz w:val="22"/>
          <w:szCs w:val="22"/>
        </w:rPr>
        <w:t>Унечский</w:t>
      </w:r>
      <w:r w:rsidRPr="00FE614A">
        <w:rPr>
          <w:rStyle w:val="Bodytext9pt"/>
          <w:b/>
          <w:sz w:val="22"/>
          <w:szCs w:val="22"/>
        </w:rPr>
        <w:t>»,</w:t>
      </w:r>
      <w:r>
        <w:rPr>
          <w:b w:val="0"/>
          <w:sz w:val="22"/>
          <w:szCs w:val="22"/>
        </w:rPr>
        <w:t xml:space="preserve"> уведомляются о проведении общ</w:t>
      </w:r>
      <w:r w:rsidRPr="00FE614A">
        <w:rPr>
          <w:b w:val="0"/>
          <w:sz w:val="22"/>
          <w:szCs w:val="22"/>
        </w:rPr>
        <w:t>его собрания участников долевой собственности.</w:t>
      </w:r>
    </w:p>
    <w:p w:rsidR="006E3D39" w:rsidRPr="00FE614A" w:rsidRDefault="006E3D39" w:rsidP="00426365">
      <w:pPr>
        <w:pStyle w:val="1"/>
        <w:shd w:val="clear" w:color="auto" w:fill="auto"/>
        <w:tabs>
          <w:tab w:val="left" w:leader="underscore" w:pos="5390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Место проведения: Брянская область, </w:t>
      </w:r>
      <w:r>
        <w:rPr>
          <w:sz w:val="22"/>
          <w:szCs w:val="22"/>
        </w:rPr>
        <w:t>Унеч</w:t>
      </w:r>
      <w:r w:rsidRPr="00FE614A">
        <w:rPr>
          <w:sz w:val="22"/>
          <w:szCs w:val="22"/>
        </w:rPr>
        <w:t xml:space="preserve">ский район, </w:t>
      </w:r>
      <w:r>
        <w:rPr>
          <w:sz w:val="22"/>
          <w:szCs w:val="22"/>
        </w:rPr>
        <w:t>с</w:t>
      </w:r>
      <w:r w:rsidRPr="00FE614A">
        <w:rPr>
          <w:sz w:val="22"/>
          <w:szCs w:val="22"/>
        </w:rPr>
        <w:t xml:space="preserve">. </w:t>
      </w:r>
      <w:r>
        <w:rPr>
          <w:sz w:val="22"/>
          <w:szCs w:val="22"/>
        </w:rPr>
        <w:t>Старая Гута</w:t>
      </w:r>
      <w:r w:rsidRPr="00FE614A">
        <w:rPr>
          <w:sz w:val="22"/>
          <w:szCs w:val="22"/>
        </w:rPr>
        <w:t xml:space="preserve">, здание </w:t>
      </w:r>
      <w:r>
        <w:rPr>
          <w:sz w:val="22"/>
          <w:szCs w:val="22"/>
        </w:rPr>
        <w:t>Дома культуры</w:t>
      </w:r>
      <w:r w:rsidRPr="005362F4">
        <w:rPr>
          <w:sz w:val="22"/>
          <w:szCs w:val="22"/>
        </w:rPr>
        <w:t>.</w:t>
      </w:r>
    </w:p>
    <w:p w:rsidR="006E3D39" w:rsidRPr="00FE614A" w:rsidRDefault="006E3D39" w:rsidP="00B45541">
      <w:pPr>
        <w:pStyle w:val="1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2"/>
          <w:szCs w:val="22"/>
        </w:rPr>
      </w:pPr>
      <w:r w:rsidRPr="00481B1E">
        <w:rPr>
          <w:sz w:val="22"/>
          <w:szCs w:val="22"/>
        </w:rPr>
        <w:t xml:space="preserve">Дата проведения: </w:t>
      </w:r>
      <w:r>
        <w:rPr>
          <w:sz w:val="22"/>
          <w:szCs w:val="22"/>
        </w:rPr>
        <w:t>30</w:t>
      </w:r>
      <w:r w:rsidRPr="00481B1E">
        <w:rPr>
          <w:sz w:val="22"/>
          <w:szCs w:val="22"/>
        </w:rPr>
        <w:t xml:space="preserve"> </w:t>
      </w:r>
      <w:r>
        <w:rPr>
          <w:sz w:val="22"/>
          <w:szCs w:val="22"/>
        </w:rPr>
        <w:t>августа</w:t>
      </w:r>
      <w:r w:rsidRPr="00481B1E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481B1E">
          <w:rPr>
            <w:sz w:val="22"/>
            <w:szCs w:val="22"/>
          </w:rPr>
          <w:t>201</w:t>
        </w:r>
        <w:r>
          <w:rPr>
            <w:sz w:val="22"/>
            <w:szCs w:val="22"/>
          </w:rPr>
          <w:t>6</w:t>
        </w:r>
        <w:r w:rsidRPr="00481B1E">
          <w:rPr>
            <w:sz w:val="22"/>
            <w:szCs w:val="22"/>
          </w:rPr>
          <w:t xml:space="preserve"> г</w:t>
        </w:r>
      </w:smartTag>
      <w:r w:rsidRPr="00481B1E">
        <w:rPr>
          <w:sz w:val="22"/>
          <w:szCs w:val="22"/>
        </w:rPr>
        <w:t>.</w:t>
      </w:r>
    </w:p>
    <w:p w:rsidR="006E3D39" w:rsidRPr="00FE614A" w:rsidRDefault="006E3D39" w:rsidP="00426365">
      <w:pPr>
        <w:pStyle w:val="1"/>
        <w:shd w:val="clear" w:color="auto" w:fill="auto"/>
        <w:tabs>
          <w:tab w:val="left" w:leader="underscore" w:pos="5394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Время проведения: 15:00. Начало</w:t>
      </w:r>
      <w:r>
        <w:rPr>
          <w:sz w:val="22"/>
          <w:szCs w:val="22"/>
        </w:rPr>
        <w:t xml:space="preserve"> регистрации участников - в 14:3</w:t>
      </w:r>
      <w:r w:rsidRPr="00FE614A">
        <w:rPr>
          <w:sz w:val="22"/>
          <w:szCs w:val="22"/>
        </w:rPr>
        <w:t>0. Окончание регистрации участников – в 14:55.</w:t>
      </w:r>
    </w:p>
    <w:p w:rsidR="006E3D39" w:rsidRPr="00FE614A" w:rsidRDefault="006E3D39" w:rsidP="00B45541">
      <w:pPr>
        <w:pStyle w:val="1"/>
        <w:shd w:val="clear" w:color="auto" w:fill="auto"/>
        <w:spacing w:line="240" w:lineRule="auto"/>
        <w:ind w:firstLine="567"/>
        <w:rPr>
          <w:sz w:val="22"/>
          <w:szCs w:val="22"/>
        </w:rPr>
      </w:pPr>
      <w:r w:rsidRPr="00FE614A">
        <w:rPr>
          <w:sz w:val="22"/>
          <w:szCs w:val="22"/>
        </w:rPr>
        <w:t>Форма проведения: открытое</w:t>
      </w:r>
      <w:r>
        <w:rPr>
          <w:sz w:val="22"/>
          <w:szCs w:val="22"/>
        </w:rPr>
        <w:t>.</w:t>
      </w:r>
    </w:p>
    <w:p w:rsidR="006E3D39" w:rsidRPr="00FE614A" w:rsidRDefault="006E3D39" w:rsidP="00426365">
      <w:pPr>
        <w:pStyle w:val="Bodytext1"/>
        <w:shd w:val="clear" w:color="auto" w:fill="auto"/>
        <w:spacing w:line="240" w:lineRule="auto"/>
        <w:ind w:left="567" w:firstLine="0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Организатор собрания: Администрация </w:t>
      </w:r>
      <w:r>
        <w:rPr>
          <w:sz w:val="22"/>
          <w:szCs w:val="22"/>
        </w:rPr>
        <w:t>Старогутнянского</w:t>
      </w:r>
      <w:r w:rsidRPr="00FE614A">
        <w:rPr>
          <w:sz w:val="22"/>
          <w:szCs w:val="22"/>
        </w:rPr>
        <w:t xml:space="preserve"> сельского поселения, в лице главы администрации </w:t>
      </w:r>
      <w:r>
        <w:rPr>
          <w:sz w:val="22"/>
          <w:szCs w:val="22"/>
        </w:rPr>
        <w:t>Башмакова Владимира Петровича</w:t>
      </w:r>
      <w:r w:rsidRPr="00FE614A">
        <w:rPr>
          <w:sz w:val="22"/>
          <w:szCs w:val="22"/>
        </w:rPr>
        <w:t>, действующе</w:t>
      </w:r>
      <w:r>
        <w:rPr>
          <w:sz w:val="22"/>
          <w:szCs w:val="22"/>
        </w:rPr>
        <w:t>го</w:t>
      </w:r>
      <w:r w:rsidRPr="00FE614A">
        <w:rPr>
          <w:sz w:val="22"/>
          <w:szCs w:val="22"/>
        </w:rPr>
        <w:t xml:space="preserve"> на основании Устава.</w:t>
      </w:r>
    </w:p>
    <w:p w:rsidR="006E3D39" w:rsidRPr="00FE614A" w:rsidRDefault="006E3D39" w:rsidP="00B45541">
      <w:pPr>
        <w:pStyle w:val="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Pr="00FE614A" w:rsidRDefault="006E3D39" w:rsidP="00B45541">
      <w:pPr>
        <w:pStyle w:val="1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Вопросы, вынесенные на повестку дня:</w:t>
      </w:r>
    </w:p>
    <w:p w:rsidR="006E3D39" w:rsidRPr="001E03B9" w:rsidRDefault="006E3D39" w:rsidP="001E03B9">
      <w:pPr>
        <w:pStyle w:val="Bodytext1"/>
        <w:numPr>
          <w:ilvl w:val="0"/>
          <w:numId w:val="3"/>
        </w:numPr>
        <w:shd w:val="clear" w:color="auto" w:fill="auto"/>
        <w:spacing w:line="240" w:lineRule="auto"/>
        <w:ind w:left="567"/>
        <w:jc w:val="both"/>
        <w:rPr>
          <w:sz w:val="22"/>
          <w:szCs w:val="22"/>
        </w:rPr>
      </w:pPr>
      <w:r w:rsidRPr="001E03B9">
        <w:rPr>
          <w:sz w:val="22"/>
          <w:szCs w:val="22"/>
        </w:rPr>
        <w:t>Утверждение списка лиц, земельные доли которых могут быть признаны невостребованными, из земельных долей, которые могут быть признаны невостребованными</w:t>
      </w:r>
    </w:p>
    <w:p w:rsidR="006E3D39" w:rsidRPr="00FE614A" w:rsidRDefault="006E3D39" w:rsidP="00B45541">
      <w:pPr>
        <w:pStyle w:val="1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2"/>
          <w:szCs w:val="22"/>
        </w:rPr>
      </w:pP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Каждому уча</w:t>
      </w:r>
      <w:r>
        <w:rPr>
          <w:sz w:val="22"/>
          <w:szCs w:val="22"/>
        </w:rPr>
        <w:t>стнику собрания при себе необходимо иметь</w:t>
      </w:r>
      <w:r w:rsidRPr="00FE614A">
        <w:rPr>
          <w:sz w:val="22"/>
          <w:szCs w:val="22"/>
        </w:rPr>
        <w:t xml:space="preserve"> документы, удостоверяющ</w:t>
      </w:r>
      <w:r>
        <w:rPr>
          <w:sz w:val="22"/>
          <w:szCs w:val="22"/>
        </w:rPr>
        <w:t>и</w:t>
      </w:r>
      <w:r w:rsidRPr="00FE614A">
        <w:rPr>
          <w:sz w:val="22"/>
          <w:szCs w:val="22"/>
        </w:rPr>
        <w:t xml:space="preserve">е </w:t>
      </w:r>
      <w:r>
        <w:rPr>
          <w:sz w:val="22"/>
          <w:szCs w:val="22"/>
        </w:rPr>
        <w:t xml:space="preserve">личность, </w:t>
      </w:r>
      <w:r w:rsidRPr="00FE614A">
        <w:rPr>
          <w:sz w:val="22"/>
          <w:szCs w:val="22"/>
        </w:rPr>
        <w:t>документы, удостоверяющ</w:t>
      </w:r>
      <w:r>
        <w:rPr>
          <w:sz w:val="22"/>
          <w:szCs w:val="22"/>
        </w:rPr>
        <w:t>и</w:t>
      </w:r>
      <w:r w:rsidRPr="00FE614A">
        <w:rPr>
          <w:sz w:val="22"/>
          <w:szCs w:val="22"/>
        </w:rPr>
        <w:t xml:space="preserve">е право </w:t>
      </w:r>
      <w:r>
        <w:rPr>
          <w:sz w:val="22"/>
          <w:szCs w:val="22"/>
        </w:rPr>
        <w:t xml:space="preserve">на земельную долю, а также документы, подтверждающие полномочия </w:t>
      </w:r>
      <w:r w:rsidRPr="00FE614A">
        <w:rPr>
          <w:sz w:val="22"/>
          <w:szCs w:val="22"/>
        </w:rPr>
        <w:t>(доверен</w:t>
      </w:r>
      <w:r>
        <w:rPr>
          <w:sz w:val="22"/>
          <w:szCs w:val="22"/>
        </w:rPr>
        <w:t>н</w:t>
      </w:r>
      <w:r w:rsidRPr="00FE614A">
        <w:rPr>
          <w:sz w:val="22"/>
          <w:szCs w:val="22"/>
        </w:rPr>
        <w:t>ость в</w:t>
      </w:r>
      <w:r w:rsidRPr="00FE614A">
        <w:rPr>
          <w:rStyle w:val="Bodytext9pt1"/>
          <w:sz w:val="22"/>
          <w:szCs w:val="22"/>
        </w:rPr>
        <w:t xml:space="preserve"> случае</w:t>
      </w:r>
      <w:r w:rsidRPr="00FE614A">
        <w:rPr>
          <w:sz w:val="22"/>
          <w:szCs w:val="22"/>
        </w:rPr>
        <w:t xml:space="preserve"> представительства).</w:t>
      </w: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6E3D39" w:rsidRPr="00FE614A" w:rsidRDefault="006E3D39" w:rsidP="00B45541">
      <w:pPr>
        <w:pStyle w:val="Bodytext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Глава Старогутнянского</w:t>
      </w:r>
      <w:r w:rsidRPr="00FE614A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 поселения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Башмаков В.П..</w:t>
      </w:r>
    </w:p>
    <w:sectPr w:rsidR="006E3D39" w:rsidRPr="00FE614A" w:rsidSect="001158AD">
      <w:type w:val="continuous"/>
      <w:pgSz w:w="11905" w:h="16837"/>
      <w:pgMar w:top="568" w:right="1273" w:bottom="7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D39" w:rsidRDefault="006E3D39" w:rsidP="00E00704">
      <w:r>
        <w:separator/>
      </w:r>
    </w:p>
  </w:endnote>
  <w:endnote w:type="continuationSeparator" w:id="0">
    <w:p w:rsidR="006E3D39" w:rsidRDefault="006E3D39" w:rsidP="00E00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D39" w:rsidRDefault="006E3D39"/>
  </w:footnote>
  <w:footnote w:type="continuationSeparator" w:id="0">
    <w:p w:rsidR="006E3D39" w:rsidRDefault="006E3D3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23E04"/>
    <w:multiLevelType w:val="multilevel"/>
    <w:tmpl w:val="419A19B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E9036C9"/>
    <w:multiLevelType w:val="hybridMultilevel"/>
    <w:tmpl w:val="F78662EE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>
    <w:nsid w:val="557B157A"/>
    <w:multiLevelType w:val="hybridMultilevel"/>
    <w:tmpl w:val="490CB39C"/>
    <w:lvl w:ilvl="0" w:tplc="0419000F">
      <w:start w:val="1"/>
      <w:numFmt w:val="decimal"/>
      <w:lvlText w:val="%1."/>
      <w:lvlJc w:val="left"/>
      <w:pPr>
        <w:ind w:left="1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704"/>
    <w:rsid w:val="0001021E"/>
    <w:rsid w:val="0002655B"/>
    <w:rsid w:val="00052ABB"/>
    <w:rsid w:val="00066045"/>
    <w:rsid w:val="00080F81"/>
    <w:rsid w:val="000A4B8F"/>
    <w:rsid w:val="000B17FD"/>
    <w:rsid w:val="000E75C4"/>
    <w:rsid w:val="00102704"/>
    <w:rsid w:val="001158AD"/>
    <w:rsid w:val="001246D6"/>
    <w:rsid w:val="00152FAB"/>
    <w:rsid w:val="00153EF3"/>
    <w:rsid w:val="001576BC"/>
    <w:rsid w:val="00183B84"/>
    <w:rsid w:val="001C6418"/>
    <w:rsid w:val="001E03B9"/>
    <w:rsid w:val="001E35F2"/>
    <w:rsid w:val="001F55CF"/>
    <w:rsid w:val="001F7EC9"/>
    <w:rsid w:val="00250EA8"/>
    <w:rsid w:val="00250F59"/>
    <w:rsid w:val="002711A7"/>
    <w:rsid w:val="00275508"/>
    <w:rsid w:val="0028490D"/>
    <w:rsid w:val="002B47EE"/>
    <w:rsid w:val="002B62E5"/>
    <w:rsid w:val="002D7273"/>
    <w:rsid w:val="002D75D5"/>
    <w:rsid w:val="002E78B7"/>
    <w:rsid w:val="00337EF8"/>
    <w:rsid w:val="0035466B"/>
    <w:rsid w:val="00386574"/>
    <w:rsid w:val="00393902"/>
    <w:rsid w:val="003B1A68"/>
    <w:rsid w:val="003F5D5F"/>
    <w:rsid w:val="00410631"/>
    <w:rsid w:val="00426365"/>
    <w:rsid w:val="00481B1E"/>
    <w:rsid w:val="00493358"/>
    <w:rsid w:val="0049593E"/>
    <w:rsid w:val="004B47F8"/>
    <w:rsid w:val="004D1860"/>
    <w:rsid w:val="004D667F"/>
    <w:rsid w:val="004E71F4"/>
    <w:rsid w:val="004F2D08"/>
    <w:rsid w:val="004F3C1F"/>
    <w:rsid w:val="0051204F"/>
    <w:rsid w:val="005261CA"/>
    <w:rsid w:val="005300F8"/>
    <w:rsid w:val="005362F4"/>
    <w:rsid w:val="00562B94"/>
    <w:rsid w:val="005B113C"/>
    <w:rsid w:val="005B63AE"/>
    <w:rsid w:val="005E5FBC"/>
    <w:rsid w:val="00600002"/>
    <w:rsid w:val="006102E2"/>
    <w:rsid w:val="00662B52"/>
    <w:rsid w:val="006769FF"/>
    <w:rsid w:val="006A5CB7"/>
    <w:rsid w:val="006D1751"/>
    <w:rsid w:val="006E3D39"/>
    <w:rsid w:val="007652FA"/>
    <w:rsid w:val="007C125A"/>
    <w:rsid w:val="007C5972"/>
    <w:rsid w:val="007C68AD"/>
    <w:rsid w:val="007C6F38"/>
    <w:rsid w:val="00800624"/>
    <w:rsid w:val="008101D9"/>
    <w:rsid w:val="00846D40"/>
    <w:rsid w:val="00854729"/>
    <w:rsid w:val="00871441"/>
    <w:rsid w:val="00880BD5"/>
    <w:rsid w:val="00883BC5"/>
    <w:rsid w:val="008A5E9F"/>
    <w:rsid w:val="008A6E90"/>
    <w:rsid w:val="008B543F"/>
    <w:rsid w:val="008F7BD4"/>
    <w:rsid w:val="00914CA7"/>
    <w:rsid w:val="009310CD"/>
    <w:rsid w:val="00960F09"/>
    <w:rsid w:val="00964757"/>
    <w:rsid w:val="0096799C"/>
    <w:rsid w:val="009A1793"/>
    <w:rsid w:val="009A5D07"/>
    <w:rsid w:val="009C708E"/>
    <w:rsid w:val="009E1E61"/>
    <w:rsid w:val="00A07C5E"/>
    <w:rsid w:val="00A273B7"/>
    <w:rsid w:val="00A42CA7"/>
    <w:rsid w:val="00A9272D"/>
    <w:rsid w:val="00AB4A55"/>
    <w:rsid w:val="00AD4F44"/>
    <w:rsid w:val="00AD6278"/>
    <w:rsid w:val="00AE0F22"/>
    <w:rsid w:val="00AF3503"/>
    <w:rsid w:val="00B02D2A"/>
    <w:rsid w:val="00B15875"/>
    <w:rsid w:val="00B23AAE"/>
    <w:rsid w:val="00B24DFD"/>
    <w:rsid w:val="00B45541"/>
    <w:rsid w:val="00B525E9"/>
    <w:rsid w:val="00B55BAB"/>
    <w:rsid w:val="00B60A8C"/>
    <w:rsid w:val="00B86F5E"/>
    <w:rsid w:val="00BE3BB7"/>
    <w:rsid w:val="00BF292F"/>
    <w:rsid w:val="00C16302"/>
    <w:rsid w:val="00C27A99"/>
    <w:rsid w:val="00C35717"/>
    <w:rsid w:val="00C50400"/>
    <w:rsid w:val="00C91E05"/>
    <w:rsid w:val="00CC2907"/>
    <w:rsid w:val="00CD7F2C"/>
    <w:rsid w:val="00D45B02"/>
    <w:rsid w:val="00DB0D9D"/>
    <w:rsid w:val="00DE025B"/>
    <w:rsid w:val="00DF4105"/>
    <w:rsid w:val="00E00704"/>
    <w:rsid w:val="00E56980"/>
    <w:rsid w:val="00E63A16"/>
    <w:rsid w:val="00EC2C09"/>
    <w:rsid w:val="00EC3695"/>
    <w:rsid w:val="00EE1AD8"/>
    <w:rsid w:val="00F1012A"/>
    <w:rsid w:val="00F113F0"/>
    <w:rsid w:val="00F34B8D"/>
    <w:rsid w:val="00F355AE"/>
    <w:rsid w:val="00F84D65"/>
    <w:rsid w:val="00F97B09"/>
    <w:rsid w:val="00FC3755"/>
    <w:rsid w:val="00FD6297"/>
    <w:rsid w:val="00FE4D4F"/>
    <w:rsid w:val="00FE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704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00704"/>
    <w:rPr>
      <w:rFonts w:cs="Times New Roman"/>
      <w:color w:val="000080"/>
      <w:u w:val="single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E00704"/>
    <w:rPr>
      <w:rFonts w:ascii="Times New Roman" w:hAnsi="Times New Roman" w:cs="Times New Roman"/>
      <w:spacing w:val="10"/>
      <w:sz w:val="27"/>
      <w:szCs w:val="27"/>
    </w:rPr>
  </w:style>
  <w:style w:type="character" w:customStyle="1" w:styleId="Bodytext3">
    <w:name w:val="Body text (3)_"/>
    <w:basedOn w:val="DefaultParagraphFont"/>
    <w:link w:val="Bodytext30"/>
    <w:uiPriority w:val="99"/>
    <w:locked/>
    <w:rsid w:val="00E00704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11">
    <w:name w:val="Body text (3) + 11"/>
    <w:aliases w:val="5 pt,Not Bold"/>
    <w:basedOn w:val="Bodytext3"/>
    <w:uiPriority w:val="99"/>
    <w:rsid w:val="00E00704"/>
    <w:rPr>
      <w:b/>
      <w:bCs/>
      <w:sz w:val="23"/>
      <w:szCs w:val="23"/>
    </w:rPr>
  </w:style>
  <w:style w:type="character" w:customStyle="1" w:styleId="Bodytext3111">
    <w:name w:val="Body text (3) + 111"/>
    <w:aliases w:val="5 pt4,Not Bold3"/>
    <w:basedOn w:val="Bodytext3"/>
    <w:uiPriority w:val="99"/>
    <w:rsid w:val="00E00704"/>
    <w:rPr>
      <w:b/>
      <w:bCs/>
      <w:sz w:val="23"/>
      <w:szCs w:val="23"/>
      <w:u w:val="single"/>
    </w:rPr>
  </w:style>
  <w:style w:type="character" w:customStyle="1" w:styleId="Bodytext39">
    <w:name w:val="Body text (3) + 9"/>
    <w:aliases w:val="5 pt3,Not Bold2"/>
    <w:basedOn w:val="Bodytext3"/>
    <w:uiPriority w:val="99"/>
    <w:rsid w:val="00E00704"/>
    <w:rPr>
      <w:b/>
      <w:bCs/>
      <w:sz w:val="19"/>
      <w:szCs w:val="19"/>
      <w:u w:val="single"/>
    </w:rPr>
  </w:style>
  <w:style w:type="character" w:customStyle="1" w:styleId="Bodytext391">
    <w:name w:val="Body text (3) + 91"/>
    <w:aliases w:val="5 pt2,Not Bold1"/>
    <w:basedOn w:val="Bodytext3"/>
    <w:uiPriority w:val="99"/>
    <w:rsid w:val="00E00704"/>
    <w:rPr>
      <w:b/>
      <w:bCs/>
      <w:sz w:val="19"/>
      <w:szCs w:val="19"/>
    </w:rPr>
  </w:style>
  <w:style w:type="character" w:customStyle="1" w:styleId="Bodytext">
    <w:name w:val="Body text_"/>
    <w:basedOn w:val="DefaultParagraphFont"/>
    <w:link w:val="Bodytext1"/>
    <w:uiPriority w:val="99"/>
    <w:locked/>
    <w:rsid w:val="00E00704"/>
    <w:rPr>
      <w:rFonts w:ascii="Times New Roman" w:hAnsi="Times New Roman" w:cs="Times New Roman"/>
      <w:spacing w:val="0"/>
      <w:sz w:val="19"/>
      <w:szCs w:val="19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E00704"/>
    <w:rPr>
      <w:rFonts w:ascii="Trebuchet MS" w:eastAsia="Times New Roman" w:hAnsi="Trebuchet MS" w:cs="Trebuchet MS"/>
      <w:spacing w:val="0"/>
      <w:sz w:val="14"/>
      <w:szCs w:val="14"/>
    </w:rPr>
  </w:style>
  <w:style w:type="character" w:customStyle="1" w:styleId="Bodytext4TimesNewRoman">
    <w:name w:val="Body text (4) + Times New Roman"/>
    <w:aliases w:val="9,5 pt1"/>
    <w:basedOn w:val="Bodytext4"/>
    <w:uiPriority w:val="99"/>
    <w:rsid w:val="00E00704"/>
    <w:rPr>
      <w:rFonts w:ascii="Times New Roman" w:hAnsi="Times New Roman" w:cs="Times New Roman"/>
      <w:sz w:val="19"/>
      <w:szCs w:val="19"/>
    </w:rPr>
  </w:style>
  <w:style w:type="character" w:customStyle="1" w:styleId="Picturecaption">
    <w:name w:val="Picture caption_"/>
    <w:basedOn w:val="DefaultParagraphFont"/>
    <w:link w:val="Picturecaption0"/>
    <w:uiPriority w:val="99"/>
    <w:locked/>
    <w:rsid w:val="00E00704"/>
    <w:rPr>
      <w:rFonts w:ascii="Times New Roman" w:hAnsi="Times New Roman" w:cs="Times New Roman"/>
      <w:spacing w:val="0"/>
      <w:sz w:val="19"/>
      <w:szCs w:val="19"/>
    </w:rPr>
  </w:style>
  <w:style w:type="character" w:customStyle="1" w:styleId="Bodytext9pt">
    <w:name w:val="Body text + 9 pt"/>
    <w:aliases w:val="Bold"/>
    <w:basedOn w:val="Bodytext"/>
    <w:uiPriority w:val="99"/>
    <w:rsid w:val="00E00704"/>
    <w:rPr>
      <w:b/>
      <w:bCs/>
      <w:sz w:val="18"/>
      <w:szCs w:val="18"/>
    </w:rPr>
  </w:style>
  <w:style w:type="character" w:customStyle="1" w:styleId="Bodytext9pt2">
    <w:name w:val="Body text + 9 pt2"/>
    <w:basedOn w:val="Bodytext"/>
    <w:uiPriority w:val="99"/>
    <w:rsid w:val="00E00704"/>
    <w:rPr>
      <w:sz w:val="18"/>
      <w:szCs w:val="18"/>
    </w:rPr>
  </w:style>
  <w:style w:type="character" w:customStyle="1" w:styleId="Bodytext0">
    <w:name w:val="Body text"/>
    <w:basedOn w:val="Bodytext"/>
    <w:uiPriority w:val="99"/>
    <w:rsid w:val="00E00704"/>
    <w:rPr>
      <w:u w:val="single"/>
    </w:rPr>
  </w:style>
  <w:style w:type="character" w:customStyle="1" w:styleId="BodytextSpacing15pt">
    <w:name w:val="Body text + Spacing 15 pt"/>
    <w:basedOn w:val="Bodytext"/>
    <w:uiPriority w:val="99"/>
    <w:rsid w:val="00E00704"/>
    <w:rPr>
      <w:spacing w:val="310"/>
    </w:rPr>
  </w:style>
  <w:style w:type="character" w:customStyle="1" w:styleId="Bodytext9pt1">
    <w:name w:val="Body text + 9 pt1"/>
    <w:aliases w:val="Spacing 0 pt"/>
    <w:basedOn w:val="Bodytext"/>
    <w:uiPriority w:val="99"/>
    <w:rsid w:val="00E00704"/>
    <w:rPr>
      <w:spacing w:val="10"/>
      <w:sz w:val="18"/>
      <w:szCs w:val="18"/>
    </w:rPr>
  </w:style>
  <w:style w:type="paragraph" w:customStyle="1" w:styleId="Bodytext20">
    <w:name w:val="Body text (2)"/>
    <w:basedOn w:val="Normal"/>
    <w:link w:val="Bodytext2"/>
    <w:uiPriority w:val="99"/>
    <w:rsid w:val="00E00704"/>
    <w:pPr>
      <w:shd w:val="clear" w:color="auto" w:fill="FFFFFF"/>
      <w:spacing w:line="324" w:lineRule="exact"/>
      <w:ind w:firstLine="1060"/>
    </w:pPr>
    <w:rPr>
      <w:rFonts w:ascii="Times New Roman" w:hAnsi="Times New Roman" w:cs="Times New Roman"/>
      <w:spacing w:val="10"/>
      <w:sz w:val="27"/>
      <w:szCs w:val="27"/>
    </w:rPr>
  </w:style>
  <w:style w:type="paragraph" w:customStyle="1" w:styleId="Bodytext30">
    <w:name w:val="Body text (3)"/>
    <w:basedOn w:val="Normal"/>
    <w:link w:val="Bodytext3"/>
    <w:uiPriority w:val="99"/>
    <w:rsid w:val="00E00704"/>
    <w:pPr>
      <w:shd w:val="clear" w:color="auto" w:fill="FFFFFF"/>
      <w:spacing w:line="238" w:lineRule="exact"/>
      <w:ind w:hanging="780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Bodytext1">
    <w:name w:val="Body text1"/>
    <w:basedOn w:val="Normal"/>
    <w:link w:val="Bodytext"/>
    <w:uiPriority w:val="99"/>
    <w:rsid w:val="00E00704"/>
    <w:pPr>
      <w:shd w:val="clear" w:color="auto" w:fill="FFFFFF"/>
      <w:spacing w:line="228" w:lineRule="exact"/>
      <w:ind w:hanging="440"/>
    </w:pPr>
    <w:rPr>
      <w:rFonts w:ascii="Times New Roman" w:hAnsi="Times New Roman" w:cs="Times New Roman"/>
      <w:sz w:val="19"/>
      <w:szCs w:val="19"/>
    </w:rPr>
  </w:style>
  <w:style w:type="paragraph" w:customStyle="1" w:styleId="Bodytext40">
    <w:name w:val="Body text (4)"/>
    <w:basedOn w:val="Normal"/>
    <w:link w:val="Bodytext4"/>
    <w:uiPriority w:val="99"/>
    <w:rsid w:val="00E00704"/>
    <w:pPr>
      <w:shd w:val="clear" w:color="auto" w:fill="FFFFFF"/>
      <w:spacing w:before="60" w:line="209" w:lineRule="exact"/>
      <w:jc w:val="both"/>
    </w:pPr>
    <w:rPr>
      <w:rFonts w:ascii="Trebuchet MS" w:hAnsi="Trebuchet MS" w:cs="Trebuchet MS"/>
      <w:sz w:val="14"/>
      <w:szCs w:val="14"/>
    </w:rPr>
  </w:style>
  <w:style w:type="paragraph" w:customStyle="1" w:styleId="Picturecaption0">
    <w:name w:val="Picture caption"/>
    <w:basedOn w:val="Normal"/>
    <w:link w:val="Picturecaption"/>
    <w:uiPriority w:val="99"/>
    <w:rsid w:val="00E00704"/>
    <w:pPr>
      <w:shd w:val="clear" w:color="auto" w:fill="FFFFFF"/>
      <w:spacing w:line="240" w:lineRule="atLeast"/>
      <w:ind w:hanging="240"/>
    </w:pPr>
    <w:rPr>
      <w:rFonts w:ascii="Times New Roman" w:hAnsi="Times New Roman" w:cs="Times New Roman"/>
      <w:sz w:val="19"/>
      <w:szCs w:val="19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B55BA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B55BAB"/>
    <w:pPr>
      <w:shd w:val="clear" w:color="auto" w:fill="FFFFFF"/>
      <w:spacing w:line="274" w:lineRule="exac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val">
    <w:name w:val="val"/>
    <w:basedOn w:val="DefaultParagraphFont"/>
    <w:uiPriority w:val="99"/>
    <w:rsid w:val="00FE614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B5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543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543</TotalTime>
  <Pages>1</Pages>
  <Words>208</Words>
  <Characters>1192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111</cp:revision>
  <cp:lastPrinted>2012-10-04T07:45:00Z</cp:lastPrinted>
  <dcterms:created xsi:type="dcterms:W3CDTF">2012-03-23T09:31:00Z</dcterms:created>
  <dcterms:modified xsi:type="dcterms:W3CDTF">2016-07-28T07:01:00Z</dcterms:modified>
</cp:coreProperties>
</file>